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891" w:type="pct"/>
        <w:tblInd w:w="108" w:type="dxa"/>
        <w:tblLook w:val="04A0" w:firstRow="1" w:lastRow="0" w:firstColumn="1" w:lastColumn="0" w:noHBand="0" w:noVBand="1"/>
      </w:tblPr>
      <w:tblGrid>
        <w:gridCol w:w="4405"/>
        <w:gridCol w:w="556"/>
        <w:gridCol w:w="4467"/>
      </w:tblGrid>
      <w:tr w:rsidR="00C00D02" w:rsidRPr="008011E0" w:rsidTr="00B32378">
        <w:tc>
          <w:tcPr>
            <w:tcW w:w="2336" w:type="pct"/>
            <w:tcBorders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ind w:left="34"/>
              <w:jc w:val="center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8011E0">
              <w:rPr>
                <w:b/>
                <w:bCs/>
                <w:sz w:val="20"/>
                <w:szCs w:val="20"/>
              </w:rPr>
              <w:t>Общество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(ООО "ТрудЭксперт")</w:t>
            </w:r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rStyle w:val="a7"/>
                <w:sz w:val="20"/>
                <w:szCs w:val="20"/>
              </w:rPr>
              <w:t>Регистрационный номер - 162 от 30.11.2015</w:t>
            </w:r>
          </w:p>
        </w:tc>
        <w:tc>
          <w:tcPr>
            <w:tcW w:w="295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70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  <w:r w:rsidRPr="008011E0">
              <w:rPr>
                <w:b/>
                <w:color w:val="000000"/>
              </w:rPr>
              <w:t>УТВЕРЖДАЮ</w:t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"boss_state" \* MERGEFORMAT </w:instrText>
            </w:r>
            <w:r w:rsidRPr="008011E0">
              <w:rPr>
                <w:color w:val="000000"/>
              </w:rPr>
              <w:fldChar w:fldCharType="separate"/>
            </w:r>
            <w:r w:rsidR="00095F7D">
              <w:rPr>
                <w:color w:val="000000"/>
              </w:rPr>
              <w:t>Руководитель испытательной лаборатории ООО "ТрудЭксперт"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t xml:space="preserve">_________ </w:t>
            </w: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"boss_fio2" \* MERGEFORMAT </w:instrText>
            </w:r>
            <w:r w:rsidRPr="008011E0">
              <w:rPr>
                <w:color w:val="000000"/>
              </w:rPr>
              <w:fldChar w:fldCharType="separate"/>
            </w:r>
            <w:r w:rsidR="00095F7D">
              <w:rPr>
                <w:color w:val="000000"/>
              </w:rPr>
              <w:t>С. А. Богомолов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95106F" w:rsidP="00D92CED">
            <w:pPr>
              <w:jc w:val="center"/>
            </w:pPr>
            <w:fldSimple w:instr=" DOCVARIABLE sign_date \* MERGEFORMAT ">
              <w:r w:rsidR="008E2164">
                <w:t xml:space="preserve">19.04.2022 </w:t>
              </w:r>
            </w:fldSimple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color w:val="000000"/>
              </w:rPr>
              <w:t>МП</w:t>
            </w:r>
          </w:p>
        </w:tc>
      </w:tr>
      <w:tr w:rsidR="00C00D02" w:rsidRPr="008011E0" w:rsidTr="00B32378">
        <w:trPr>
          <w:trHeight w:val="638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6"/>
              </w:rPr>
            </w:pPr>
            <w:r w:rsidRPr="008011E0">
              <w:rPr>
                <w:sz w:val="16"/>
                <w:szCs w:val="16"/>
              </w:rPr>
              <w:t>полное и сокращенное наименование организации, регистрационный номер записи в реестре организаций, проводящих специальную оценку условий труда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Испытательная лаборатория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Общества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>РОСС RU.0001.21ЭС23</w:t>
            </w:r>
          </w:p>
          <w:p w:rsidR="00C00D02" w:rsidRPr="008011E0" w:rsidRDefault="00C00D02" w:rsidP="00476BD3">
            <w:pPr>
              <w:jc w:val="center"/>
              <w:rPr>
                <w:rStyle w:val="a7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 xml:space="preserve"> 03.10.2016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1337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наименование испытательной лаборатории, уникальный номер записи в Реестре аккредитованных лиц, дата внесения записи в Реестр аккредитованных лиц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603089, г. Нижний Новгород, ул. Полтавская, д. 32, оф. 25, 26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845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фактический адрес места осуществления деятельности испытательной лаборатории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b/>
                <w:bCs/>
                <w:sz w:val="20"/>
                <w:szCs w:val="20"/>
              </w:rPr>
              <w:t>(831) 283-02-66; lab@trudexpert.info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  <w:tr w:rsidR="00C00D02" w:rsidRPr="008011E0" w:rsidTr="00B32378">
        <w:trPr>
          <w:trHeight w:val="399"/>
        </w:trPr>
        <w:tc>
          <w:tcPr>
            <w:tcW w:w="233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sz w:val="16"/>
                <w:szCs w:val="18"/>
              </w:rPr>
              <w:t>номер телефона, адрес электронной почты испытательной лаборатории</w:t>
            </w:r>
          </w:p>
        </w:tc>
        <w:tc>
          <w:tcPr>
            <w:tcW w:w="295" w:type="pct"/>
            <w:vMerge/>
            <w:tcBorders>
              <w:bottom w:val="nil"/>
            </w:tcBorders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</w:tbl>
    <w:p w:rsidR="00925D3E" w:rsidRPr="008011E0" w:rsidRDefault="00925D3E" w:rsidP="00367816">
      <w:pPr>
        <w:pStyle w:val="1"/>
      </w:pPr>
    </w:p>
    <w:p w:rsidR="00FB001B" w:rsidRPr="008011E0" w:rsidRDefault="00367816" w:rsidP="00367816">
      <w:pPr>
        <w:pStyle w:val="1"/>
      </w:pPr>
      <w:r w:rsidRPr="008011E0">
        <w:t>ПРОТОКОЛ</w:t>
      </w:r>
      <w:r w:rsidR="00FB001B" w:rsidRPr="008011E0">
        <w:rPr>
          <w:caps/>
        </w:rPr>
        <w:br/>
      </w:r>
      <w:r w:rsidR="00754D38" w:rsidRPr="008011E0">
        <w:t xml:space="preserve">исследований (испытаний) и измерений </w:t>
      </w:r>
      <w:r w:rsidR="00E36337" w:rsidRPr="008011E0">
        <w:t>световой среды</w:t>
      </w:r>
    </w:p>
    <w:p w:rsidR="00221F7C" w:rsidRPr="008011E0" w:rsidRDefault="00221F7C" w:rsidP="00221F7C">
      <w:pPr>
        <w:jc w:val="center"/>
        <w:rPr>
          <w:sz w:val="12"/>
        </w:rPr>
      </w:pPr>
      <w:r w:rsidRPr="008011E0">
        <w:rPr>
          <w:sz w:val="12"/>
        </w:rPr>
        <w:t> 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2230"/>
      </w:tblGrid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jc w:val="center"/>
            </w:pPr>
            <w:r w:rsidRPr="008011E0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221F7C" w:rsidRPr="008011E0" w:rsidRDefault="0095106F" w:rsidP="00263520">
            <w:pPr>
              <w:jc w:val="center"/>
              <w:rPr>
                <w:bCs/>
                <w:color w:val="000000"/>
              </w:rPr>
            </w:pPr>
            <w:bookmarkStart w:id="1" w:name="num_table"/>
            <w:bookmarkEnd w:id="1"/>
            <w:r>
              <w:rPr>
                <w:bCs/>
                <w:color w:val="000000"/>
              </w:rPr>
              <w:t>55192022О</w:t>
            </w:r>
          </w:p>
        </w:tc>
        <w:tc>
          <w:tcPr>
            <w:tcW w:w="195" w:type="dxa"/>
            <w:vAlign w:val="bottom"/>
          </w:tcPr>
          <w:p w:rsidR="00221F7C" w:rsidRPr="008011E0" w:rsidRDefault="00221F7C" w:rsidP="0026352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1F7C" w:rsidRPr="008011E0" w:rsidRDefault="00221F7C" w:rsidP="00263520">
            <w:pPr>
              <w:spacing w:before="120"/>
              <w:ind w:left="284"/>
              <w:rPr>
                <w:bCs/>
                <w:color w:val="000000"/>
                <w:sz w:val="20"/>
                <w:szCs w:val="20"/>
              </w:rPr>
            </w:pPr>
            <w:r w:rsidRPr="008011E0">
              <w:rPr>
                <w:color w:val="000000"/>
              </w:rPr>
              <w:t xml:space="preserve"> </w:t>
            </w:r>
            <w:fldSimple w:instr=" DOCVARIABLE fill_date \* MERGEFORMAT ">
              <w:r w:rsidR="008E2164">
                <w:t xml:space="preserve">19.04.2022 </w:t>
              </w:r>
            </w:fldSimple>
          </w:p>
        </w:tc>
      </w:tr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(регистрационный номер протокола)</w:t>
            </w:r>
          </w:p>
        </w:tc>
        <w:tc>
          <w:tcPr>
            <w:tcW w:w="195" w:type="dxa"/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(дата утверждения (выдачи) протокола)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9E74B3" w:rsidRPr="008011E0" w:rsidRDefault="009E74B3" w:rsidP="008011E0">
      <w:pPr>
        <w:ind w:firstLine="709"/>
      </w:pPr>
      <w:r w:rsidRPr="008011E0">
        <w:rPr>
          <w:rStyle w:val="a7"/>
        </w:rPr>
        <w:t>1. Дата проведения измерений (оценки):</w:t>
      </w:r>
      <w:r w:rsidRPr="008011E0">
        <w:t xml:space="preserve"> </w:t>
      </w:r>
      <w:fldSimple w:instr=" DOCVARIABLE izm_date \* MERGEFORMAT ">
        <w:r w:rsidR="008E2164">
          <w:t xml:space="preserve">29.03.2022 </w:t>
        </w:r>
      </w:fldSimple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2. Сведения о работодателе: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2.1. Наименование 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rbtd_name \* MERGEFORMAT </w:instrText>
      </w:r>
      <w:r w:rsidRPr="008011E0">
        <w:rPr>
          <w:rStyle w:val="aa"/>
        </w:rPr>
        <w:fldChar w:fldCharType="separate"/>
      </w:r>
      <w:r w:rsidR="0095106F" w:rsidRPr="0095106F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2.2. Место нахождения и место осуществления деятельности 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rbtd_adr \* MERGEFORMAT </w:instrText>
      </w:r>
      <w:r w:rsidRPr="008011E0">
        <w:rPr>
          <w:rStyle w:val="aa"/>
        </w:rPr>
        <w:fldChar w:fldCharType="separate"/>
      </w:r>
      <w:r w:rsidR="0095106F" w:rsidRPr="0095106F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2.3. Наименование структурного подразделения: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ceh_info \* MERGEFORMAT </w:instrText>
      </w:r>
      <w:r w:rsidRPr="008011E0">
        <w:rPr>
          <w:rStyle w:val="aa"/>
        </w:rPr>
        <w:fldChar w:fldCharType="separate"/>
      </w:r>
      <w:r w:rsidR="0095106F" w:rsidRPr="0095106F">
        <w:rPr>
          <w:rStyle w:val="aa"/>
        </w:rPr>
        <w:t xml:space="preserve"> Административно-управленческий персонал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  <w:rPr>
          <w:color w:val="000000"/>
        </w:rPr>
      </w:pPr>
    </w:p>
    <w:p w:rsidR="009E74B3" w:rsidRPr="008011E0" w:rsidRDefault="009E74B3" w:rsidP="008011E0">
      <w:pPr>
        <w:ind w:firstLine="709"/>
      </w:pPr>
      <w:r w:rsidRPr="008011E0">
        <w:rPr>
          <w:color w:val="000000"/>
        </w:rPr>
        <w:t xml:space="preserve">2.4. Адрес проведения измерений: </w:t>
      </w:r>
      <w:r w:rsidR="006037B2">
        <w:rPr>
          <w:bCs/>
        </w:rPr>
        <w:fldChar w:fldCharType="begin"/>
      </w:r>
      <w:r w:rsidR="006037B2">
        <w:rPr>
          <w:bCs/>
        </w:rPr>
        <w:instrText xml:space="preserve"> DOCVARIABLE fact_adr \* MERGEFORMAT </w:instrText>
      </w:r>
      <w:r w:rsidR="006037B2">
        <w:rPr>
          <w:bCs/>
        </w:rPr>
        <w:fldChar w:fldCharType="separate"/>
      </w:r>
      <w:r w:rsidR="0095106F" w:rsidRPr="0095106F">
        <w:rPr>
          <w:bCs/>
        </w:rPr>
        <w:t xml:space="preserve"> </w:t>
      </w:r>
      <w:r w:rsidR="0095106F" w:rsidRPr="0095106F">
        <w:t xml:space="preserve">298600, Республика Крым, город Ялта, улица Манагарова, дом 2  </w:t>
      </w:r>
      <w:r w:rsidR="006037B2">
        <w:fldChar w:fldCharType="end"/>
      </w:r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3. Сведения о рабочем месте: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3.1. Номер рабочего места:</w:t>
      </w:r>
      <w:r w:rsidRPr="008011E0">
        <w:rPr>
          <w:rStyle w:val="aa"/>
        </w:rPr>
        <w:t xml:space="preserve"> </w:t>
      </w:r>
      <w:r w:rsidRPr="008011E0">
        <w:rPr>
          <w:u w:val="single"/>
        </w:rPr>
        <w:fldChar w:fldCharType="begin"/>
      </w:r>
      <w:r w:rsidRPr="008011E0">
        <w:rPr>
          <w:u w:val="single"/>
        </w:rPr>
        <w:instrText xml:space="preserve"> DOCVARIABLE rm_number \* MERGEFORMAT </w:instrText>
      </w:r>
      <w:r w:rsidRPr="008011E0">
        <w:rPr>
          <w:u w:val="single"/>
        </w:rPr>
        <w:fldChar w:fldCharType="separate"/>
      </w:r>
      <w:r w:rsidR="0095106F">
        <w:rPr>
          <w:u w:val="single"/>
        </w:rPr>
        <w:t xml:space="preserve"> 5</w:t>
      </w:r>
      <w:r w:rsidRPr="008011E0">
        <w:rPr>
          <w:u w:val="single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3.2. Наименование рабочего места: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rm_name \* MERGEFORMAT </w:instrText>
      </w:r>
      <w:r w:rsidRPr="008011E0">
        <w:rPr>
          <w:rStyle w:val="aa"/>
        </w:rPr>
        <w:fldChar w:fldCharType="separate"/>
      </w:r>
      <w:r w:rsidR="0095106F" w:rsidRPr="0095106F">
        <w:rPr>
          <w:rStyle w:val="aa"/>
        </w:rPr>
        <w:t xml:space="preserve"> Заместитель директора по административно-хозяйственной части (Заместитель директора школы) </w:t>
      </w:r>
      <w:r w:rsidRPr="008011E0">
        <w:rPr>
          <w:rStyle w:val="aa"/>
        </w:rPr>
        <w:fldChar w:fldCharType="end"/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3.3. Код по ОК 016-94: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codeok \* MERGEFORMAT </w:instrText>
      </w:r>
      <w:r w:rsidRPr="008011E0">
        <w:rPr>
          <w:rStyle w:val="aa"/>
        </w:rPr>
        <w:fldChar w:fldCharType="separate"/>
      </w:r>
      <w:r w:rsidR="0095106F" w:rsidRPr="0095106F">
        <w:rPr>
          <w:rStyle w:val="aa"/>
        </w:rPr>
        <w:t xml:space="preserve"> 21614 03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4. Сведения о средствах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0"/>
        <w:gridCol w:w="1300"/>
        <w:gridCol w:w="1572"/>
        <w:gridCol w:w="1183"/>
        <w:gridCol w:w="1696"/>
        <w:gridCol w:w="1427"/>
      </w:tblGrid>
      <w:tr w:rsidR="009E74B3" w:rsidRPr="008011E0" w:rsidTr="008E2164">
        <w:trPr>
          <w:jc w:val="center"/>
        </w:trPr>
        <w:tc>
          <w:tcPr>
            <w:tcW w:w="1272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2" w:name="si_table"/>
            <w:bookmarkStart w:id="3" w:name="si_table2"/>
            <w:bookmarkEnd w:id="2"/>
            <w:bookmarkEnd w:id="3"/>
            <w:r w:rsidRPr="008011E0">
              <w:t>Наименование средства измерения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4" w:name="si_factory_num"/>
            <w:bookmarkEnd w:id="4"/>
            <w:r w:rsidRPr="008011E0">
              <w:t>Заводской номер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5" w:name="si_sertif"/>
            <w:bookmarkEnd w:id="5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6" w:name="si_date"/>
            <w:bookmarkEnd w:id="6"/>
            <w:r w:rsidRPr="008011E0">
              <w:t>Срок действия поверки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7" w:name="si_err"/>
            <w:bookmarkEnd w:id="7"/>
            <w:r w:rsidRPr="008011E0">
              <w:t>Погрешность измерения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8" w:name="si_cond_sv"/>
            <w:bookmarkEnd w:id="8"/>
            <w:r w:rsidRPr="008011E0">
              <w:t>Условия эксплуатации</w:t>
            </w:r>
          </w:p>
        </w:tc>
      </w:tr>
      <w:tr w:rsidR="008E2164" w:rsidRPr="008011E0" w:rsidTr="008E2164">
        <w:trPr>
          <w:jc w:val="center"/>
        </w:trPr>
        <w:tc>
          <w:tcPr>
            <w:tcW w:w="1272" w:type="pct"/>
            <w:shd w:val="clear" w:color="auto" w:fill="auto"/>
            <w:vAlign w:val="center"/>
          </w:tcPr>
          <w:p w:rsidR="008E2164" w:rsidRPr="008011E0" w:rsidRDefault="008E2164" w:rsidP="008E2164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8E2164" w:rsidRPr="008011E0" w:rsidRDefault="008E2164" w:rsidP="001D4ED1">
            <w:pPr>
              <w:pStyle w:val="a8"/>
            </w:pPr>
            <w:r>
              <w:t>33 7101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8E2164" w:rsidRPr="008011E0" w:rsidRDefault="008E2164" w:rsidP="001D4ED1">
            <w:pPr>
              <w:pStyle w:val="a8"/>
            </w:pPr>
            <w:r>
              <w:t>С-ВР/30-12-2021/122901371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8E2164" w:rsidRPr="008011E0" w:rsidRDefault="008E2164" w:rsidP="001D4ED1">
            <w:pPr>
              <w:pStyle w:val="a8"/>
            </w:pPr>
            <w:r>
              <w:t>30.12.2021-29.12.2022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8E2164" w:rsidRPr="008011E0" w:rsidRDefault="008E2164" w:rsidP="001D4ED1">
            <w:pPr>
              <w:pStyle w:val="a8"/>
            </w:pPr>
            <w:r>
              <w:t>± 6 %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8E2164" w:rsidRDefault="008E2164" w:rsidP="001D4ED1">
            <w:pPr>
              <w:pStyle w:val="a8"/>
            </w:pPr>
            <w:r>
              <w:t xml:space="preserve">Температура окружающего воздуха </w:t>
            </w:r>
          </w:p>
          <w:p w:rsidR="008E2164" w:rsidRDefault="008E2164" w:rsidP="001D4ED1">
            <w:pPr>
              <w:pStyle w:val="a8"/>
            </w:pPr>
            <w:r>
              <w:t xml:space="preserve">от 0 °С </w:t>
            </w:r>
          </w:p>
          <w:p w:rsidR="008E2164" w:rsidRDefault="008E2164" w:rsidP="001D4ED1">
            <w:pPr>
              <w:pStyle w:val="a8"/>
            </w:pPr>
            <w:r>
              <w:t xml:space="preserve">до +40 °С; </w:t>
            </w:r>
          </w:p>
          <w:p w:rsidR="008E2164" w:rsidRDefault="008E2164" w:rsidP="001D4ED1">
            <w:pPr>
              <w:pStyle w:val="a8"/>
            </w:pPr>
            <w:r>
              <w:t xml:space="preserve">относительная влажность окружающего воздуха </w:t>
            </w:r>
          </w:p>
          <w:p w:rsidR="008E2164" w:rsidRDefault="008E2164" w:rsidP="001D4ED1">
            <w:pPr>
              <w:pStyle w:val="a8"/>
            </w:pPr>
            <w:r>
              <w:t xml:space="preserve">до 85 % </w:t>
            </w:r>
          </w:p>
          <w:p w:rsidR="008E2164" w:rsidRDefault="008E2164" w:rsidP="001D4ED1">
            <w:pPr>
              <w:pStyle w:val="a8"/>
            </w:pPr>
            <w:r>
              <w:t xml:space="preserve">при t = 25 °С; </w:t>
            </w:r>
          </w:p>
          <w:p w:rsidR="008E2164" w:rsidRDefault="008E2164" w:rsidP="001D4ED1">
            <w:pPr>
              <w:pStyle w:val="a8"/>
            </w:pPr>
            <w:r>
              <w:t xml:space="preserve">атмосферное давление: </w:t>
            </w:r>
          </w:p>
          <w:p w:rsidR="008E2164" w:rsidRPr="008011E0" w:rsidRDefault="008E2164" w:rsidP="001D4ED1">
            <w:pPr>
              <w:pStyle w:val="a8"/>
            </w:pPr>
            <w:r>
              <w:t>(84,0 - 106,7) кПа</w:t>
            </w:r>
          </w:p>
        </w:tc>
      </w:tr>
      <w:tr w:rsidR="008E2164" w:rsidRPr="008011E0" w:rsidTr="008E2164">
        <w:trPr>
          <w:jc w:val="center"/>
        </w:trPr>
        <w:tc>
          <w:tcPr>
            <w:tcW w:w="1272" w:type="pct"/>
            <w:shd w:val="clear" w:color="auto" w:fill="auto"/>
            <w:vAlign w:val="center"/>
          </w:tcPr>
          <w:p w:rsidR="008E2164" w:rsidRDefault="008E2164" w:rsidP="008E2164">
            <w:pPr>
              <w:pStyle w:val="a8"/>
              <w:jc w:val="left"/>
            </w:pPr>
            <w:r>
              <w:t>Рулетка измерительная металлическая "EX10/5"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8E2164" w:rsidRDefault="008E2164" w:rsidP="001D4ED1">
            <w:pPr>
              <w:pStyle w:val="a8"/>
            </w:pPr>
            <w:r>
              <w:t>2798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8E2164" w:rsidRDefault="008E2164" w:rsidP="001D4ED1">
            <w:pPr>
              <w:pStyle w:val="a8"/>
            </w:pPr>
            <w:r>
              <w:t>С-БН/20-10-2021/103217174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8E2164" w:rsidRDefault="008E2164" w:rsidP="001D4ED1">
            <w:pPr>
              <w:pStyle w:val="a8"/>
            </w:pPr>
            <w:r>
              <w:t>20.10.2021-19.10.2022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8E2164" w:rsidRDefault="008E2164" w:rsidP="001D4ED1">
            <w:pPr>
              <w:pStyle w:val="a8"/>
            </w:pPr>
            <w:r>
              <w:t>2 класс точности</w:t>
            </w:r>
          </w:p>
          <w:p w:rsidR="008E2164" w:rsidRDefault="008E2164" w:rsidP="001D4ED1">
            <w:pPr>
              <w:pStyle w:val="a8"/>
            </w:pPr>
            <w:r>
              <w:t xml:space="preserve">Допускаемое отклонение действительной длины интервалов шкалы, не более: </w:t>
            </w:r>
          </w:p>
          <w:p w:rsidR="008E2164" w:rsidRDefault="008E2164" w:rsidP="001D4ED1">
            <w:pPr>
              <w:pStyle w:val="a8"/>
            </w:pPr>
            <w:r>
              <w:t>миллиметрового ± 0,15 мм;</w:t>
            </w:r>
          </w:p>
          <w:p w:rsidR="008E2164" w:rsidRDefault="008E2164" w:rsidP="001D4ED1">
            <w:pPr>
              <w:pStyle w:val="a8"/>
            </w:pPr>
            <w:r>
              <w:t>сантиметрового ± 0,2 мм;</w:t>
            </w:r>
          </w:p>
          <w:p w:rsidR="008E2164" w:rsidRDefault="008E2164" w:rsidP="001D4ED1">
            <w:pPr>
              <w:pStyle w:val="a8"/>
            </w:pPr>
            <w:r>
              <w:t>дециметрового ± 0,3 мм;</w:t>
            </w:r>
          </w:p>
          <w:p w:rsidR="008E2164" w:rsidRDefault="008E2164" w:rsidP="001D4ED1">
            <w:pPr>
              <w:pStyle w:val="a8"/>
            </w:pPr>
            <w:r>
              <w:t xml:space="preserve">метрового и более </w:t>
            </w:r>
          </w:p>
          <w:p w:rsidR="008E2164" w:rsidRDefault="008E2164" w:rsidP="001D4ED1">
            <w:pPr>
              <w:pStyle w:val="a8"/>
            </w:pPr>
            <w:r>
              <w:t>± [0,3 + 0,15·(L - 1)] мм,</w:t>
            </w:r>
          </w:p>
          <w:p w:rsidR="008E2164" w:rsidRDefault="008E2164" w:rsidP="001D4ED1">
            <w:pPr>
              <w:pStyle w:val="a8"/>
            </w:pPr>
            <w:r>
              <w:t>где L - число полных и неполных метров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8E2164" w:rsidRDefault="008E2164" w:rsidP="001D4ED1">
            <w:pPr>
              <w:pStyle w:val="a8"/>
            </w:pPr>
            <w:r>
              <w:t xml:space="preserve">Температура: </w:t>
            </w:r>
          </w:p>
          <w:p w:rsidR="008E2164" w:rsidRDefault="008E2164" w:rsidP="001D4ED1">
            <w:pPr>
              <w:pStyle w:val="a8"/>
            </w:pPr>
            <w:r>
              <w:t>от -40 °С</w:t>
            </w:r>
          </w:p>
          <w:p w:rsidR="008E2164" w:rsidRDefault="008E2164" w:rsidP="001D4ED1">
            <w:pPr>
              <w:pStyle w:val="a8"/>
            </w:pPr>
            <w:r>
              <w:t>до +50 °С;</w:t>
            </w:r>
          </w:p>
          <w:p w:rsidR="008E2164" w:rsidRDefault="008E2164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8E2164" w:rsidRDefault="008E2164" w:rsidP="001D4ED1">
            <w:pPr>
              <w:pStyle w:val="a8"/>
            </w:pPr>
            <w:r>
              <w:t xml:space="preserve">не более 80 % </w:t>
            </w:r>
          </w:p>
          <w:p w:rsidR="008E2164" w:rsidRDefault="008E2164" w:rsidP="001D4ED1">
            <w:pPr>
              <w:pStyle w:val="a8"/>
            </w:pPr>
            <w:r>
              <w:t>при t = 25 °С;</w:t>
            </w:r>
          </w:p>
          <w:p w:rsidR="008E2164" w:rsidRDefault="008E2164" w:rsidP="001D4ED1">
            <w:pPr>
              <w:pStyle w:val="a8"/>
            </w:pPr>
            <w:r>
              <w:t xml:space="preserve">атмосферное давление: </w:t>
            </w:r>
          </w:p>
          <w:p w:rsidR="008E2164" w:rsidRDefault="008E2164" w:rsidP="001D4ED1">
            <w:pPr>
              <w:pStyle w:val="a8"/>
            </w:pPr>
            <w:r>
              <w:t>(101,3 ± 3) кПа</w:t>
            </w:r>
          </w:p>
        </w:tc>
      </w:tr>
      <w:tr w:rsidR="008E2164" w:rsidRPr="008011E0" w:rsidTr="008E2164">
        <w:trPr>
          <w:jc w:val="center"/>
        </w:trPr>
        <w:tc>
          <w:tcPr>
            <w:tcW w:w="1272" w:type="pct"/>
            <w:shd w:val="clear" w:color="auto" w:fill="auto"/>
            <w:vAlign w:val="center"/>
          </w:tcPr>
          <w:p w:rsidR="008E2164" w:rsidRDefault="008E2164" w:rsidP="008E2164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8E2164" w:rsidRDefault="008E2164" w:rsidP="001D4ED1">
            <w:pPr>
              <w:pStyle w:val="a8"/>
            </w:pPr>
            <w:r>
              <w:t>77451237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8E2164" w:rsidRDefault="008E2164" w:rsidP="001D4ED1">
            <w:pPr>
              <w:pStyle w:val="a8"/>
            </w:pPr>
            <w:r>
              <w:t>С-БН/20-10-2021/103210568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8E2164" w:rsidRDefault="008E2164" w:rsidP="001D4ED1">
            <w:pPr>
              <w:pStyle w:val="a8"/>
            </w:pPr>
            <w:r>
              <w:t>20.10.2021-19.10.2022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8E2164" w:rsidRDefault="008E2164" w:rsidP="001D4ED1">
            <w:pPr>
              <w:pStyle w:val="a8"/>
            </w:pPr>
            <w:r>
              <w:t xml:space="preserve">Переменный ток: </w:t>
            </w:r>
          </w:p>
          <w:p w:rsidR="008E2164" w:rsidRDefault="008E2164" w:rsidP="001D4ED1">
            <w:pPr>
              <w:pStyle w:val="a8"/>
            </w:pPr>
            <w:r>
              <w:t>± (0,015·Х + 5·k) В,</w:t>
            </w:r>
          </w:p>
          <w:p w:rsidR="008E2164" w:rsidRDefault="008E2164" w:rsidP="001D4ED1">
            <w:pPr>
              <w:pStyle w:val="a8"/>
            </w:pPr>
            <w:r>
              <w:t xml:space="preserve">где Х - измеренное значение, </w:t>
            </w:r>
          </w:p>
          <w:p w:rsidR="008E2164" w:rsidRDefault="008E2164" w:rsidP="001D4ED1">
            <w:pPr>
              <w:pStyle w:val="a8"/>
            </w:pPr>
            <w:r>
              <w:t>k - значение единицы младшего разряда (разрешение) на соответствующем пределе измерения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8E2164" w:rsidRDefault="008E2164" w:rsidP="001D4ED1">
            <w:pPr>
              <w:pStyle w:val="a8"/>
            </w:pPr>
            <w:r>
              <w:t xml:space="preserve">Температура </w:t>
            </w:r>
          </w:p>
          <w:p w:rsidR="008E2164" w:rsidRDefault="008E2164" w:rsidP="001D4ED1">
            <w:pPr>
              <w:pStyle w:val="a8"/>
            </w:pPr>
            <w:r>
              <w:t xml:space="preserve">от +10 °С </w:t>
            </w:r>
          </w:p>
          <w:p w:rsidR="008E2164" w:rsidRDefault="008E2164" w:rsidP="001D4ED1">
            <w:pPr>
              <w:pStyle w:val="a8"/>
            </w:pPr>
            <w:r>
              <w:t xml:space="preserve">до +50 °С; </w:t>
            </w:r>
          </w:p>
          <w:p w:rsidR="008E2164" w:rsidRDefault="008E2164" w:rsidP="001D4ED1">
            <w:pPr>
              <w:pStyle w:val="a8"/>
            </w:pPr>
            <w:r>
              <w:t xml:space="preserve">относительная влажность </w:t>
            </w:r>
          </w:p>
          <w:p w:rsidR="008E2164" w:rsidRDefault="008E2164" w:rsidP="001D4ED1">
            <w:pPr>
              <w:pStyle w:val="a8"/>
            </w:pPr>
            <w:r>
              <w:t>&lt; 80 %</w:t>
            </w:r>
          </w:p>
        </w:tc>
      </w:tr>
    </w:tbl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Сведения о средствах измерений параметров окружающей среды и вспомогательном оборудовании: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3"/>
        <w:gridCol w:w="1344"/>
        <w:gridCol w:w="1472"/>
        <w:gridCol w:w="1183"/>
        <w:gridCol w:w="1413"/>
        <w:gridCol w:w="1733"/>
      </w:tblGrid>
      <w:tr w:rsidR="009E74B3" w:rsidRPr="008011E0" w:rsidTr="008E2164">
        <w:trPr>
          <w:jc w:val="center"/>
        </w:trPr>
        <w:tc>
          <w:tcPr>
            <w:tcW w:w="1289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9" w:name="si_os_table"/>
            <w:bookmarkEnd w:id="9"/>
            <w:r w:rsidRPr="008011E0">
              <w:lastRenderedPageBreak/>
              <w:t>Наименование средства измерения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0" w:name="si_os_factory_num"/>
            <w:bookmarkEnd w:id="10"/>
            <w:r w:rsidRPr="008011E0">
              <w:t>Заводской номер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1" w:name="si_os_sertif"/>
            <w:bookmarkEnd w:id="11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2" w:name="si_os_date"/>
            <w:bookmarkEnd w:id="12"/>
            <w:r w:rsidRPr="008011E0">
              <w:t>Срок действия поверки</w:t>
            </w:r>
          </w:p>
        </w:tc>
        <w:tc>
          <w:tcPr>
            <w:tcW w:w="73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3" w:name="si_os_err"/>
            <w:bookmarkEnd w:id="13"/>
            <w:r w:rsidRPr="008011E0">
              <w:t>Погрешность измерения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4" w:name="si_os_cond_sv"/>
            <w:bookmarkEnd w:id="14"/>
            <w:r w:rsidRPr="008011E0">
              <w:t>Условия эксплуатации</w:t>
            </w:r>
          </w:p>
        </w:tc>
      </w:tr>
      <w:tr w:rsidR="008E2164" w:rsidRPr="008011E0" w:rsidTr="008E2164">
        <w:trPr>
          <w:jc w:val="center"/>
        </w:trPr>
        <w:tc>
          <w:tcPr>
            <w:tcW w:w="1289" w:type="pct"/>
            <w:shd w:val="clear" w:color="auto" w:fill="auto"/>
            <w:vAlign w:val="center"/>
          </w:tcPr>
          <w:p w:rsidR="008E2164" w:rsidRPr="008011E0" w:rsidRDefault="008E2164" w:rsidP="008E2164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8E2164" w:rsidRPr="008011E0" w:rsidRDefault="008E2164" w:rsidP="001D4ED1">
            <w:pPr>
              <w:pStyle w:val="a8"/>
            </w:pPr>
            <w:r>
              <w:t>143315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8E2164" w:rsidRPr="008011E0" w:rsidRDefault="008E2164" w:rsidP="001D4ED1">
            <w:pPr>
              <w:pStyle w:val="a8"/>
            </w:pPr>
            <w:r>
              <w:t>С-М/07-06-2021/68786228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8E2164" w:rsidRPr="008011E0" w:rsidRDefault="008E2164" w:rsidP="001D4ED1">
            <w:pPr>
              <w:pStyle w:val="a8"/>
            </w:pPr>
            <w:r>
              <w:t>07.06.2021-06.06.2023</w:t>
            </w:r>
          </w:p>
        </w:tc>
        <w:tc>
          <w:tcPr>
            <w:tcW w:w="734" w:type="pct"/>
            <w:shd w:val="clear" w:color="auto" w:fill="auto"/>
            <w:vAlign w:val="center"/>
          </w:tcPr>
          <w:p w:rsidR="008E2164" w:rsidRDefault="008E2164" w:rsidP="001D4ED1">
            <w:pPr>
              <w:pStyle w:val="a8"/>
            </w:pPr>
            <w:r>
              <w:t xml:space="preserve">Температура воздуха: </w:t>
            </w:r>
          </w:p>
          <w:p w:rsidR="008E2164" w:rsidRDefault="008E2164" w:rsidP="001D4ED1">
            <w:pPr>
              <w:pStyle w:val="a8"/>
            </w:pPr>
            <w:r>
              <w:t xml:space="preserve">± 0,2 °С; </w:t>
            </w:r>
          </w:p>
          <w:p w:rsidR="008E2164" w:rsidRDefault="008E2164" w:rsidP="001D4ED1">
            <w:pPr>
              <w:pStyle w:val="a8"/>
            </w:pPr>
            <w:r>
              <w:t xml:space="preserve">скорость воздушного потока: </w:t>
            </w:r>
          </w:p>
          <w:p w:rsidR="008E2164" w:rsidRDefault="008E2164" w:rsidP="001D4ED1">
            <w:pPr>
              <w:pStyle w:val="a8"/>
            </w:pPr>
            <w:r>
              <w:t xml:space="preserve">для (0,1 - 1) м/с: </w:t>
            </w:r>
          </w:p>
          <w:p w:rsidR="008E2164" w:rsidRDefault="008E2164" w:rsidP="001D4ED1">
            <w:pPr>
              <w:pStyle w:val="a8"/>
            </w:pPr>
            <w:r>
              <w:t xml:space="preserve">± (0,05 + 0,05·V) м/с, где </w:t>
            </w:r>
          </w:p>
          <w:p w:rsidR="008E2164" w:rsidRDefault="008E2164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8E2164" w:rsidRDefault="008E2164" w:rsidP="001D4ED1">
            <w:pPr>
              <w:pStyle w:val="a8"/>
            </w:pPr>
            <w:r>
              <w:t xml:space="preserve">для (1 - 20) м/с: </w:t>
            </w:r>
          </w:p>
          <w:p w:rsidR="008E2164" w:rsidRDefault="008E2164" w:rsidP="001D4ED1">
            <w:pPr>
              <w:pStyle w:val="a8"/>
            </w:pPr>
            <w:r>
              <w:t xml:space="preserve">± (0,1 + 0,05·V) м/с, где </w:t>
            </w:r>
          </w:p>
          <w:p w:rsidR="008E2164" w:rsidRDefault="008E2164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8E2164" w:rsidRDefault="008E2164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8E2164" w:rsidRDefault="008E2164" w:rsidP="001D4ED1">
            <w:pPr>
              <w:pStyle w:val="a8"/>
            </w:pPr>
            <w:r>
              <w:t xml:space="preserve">± 3 %; </w:t>
            </w:r>
          </w:p>
          <w:p w:rsidR="008E2164" w:rsidRDefault="008E2164" w:rsidP="001D4ED1">
            <w:pPr>
              <w:pStyle w:val="a8"/>
            </w:pPr>
            <w:r>
              <w:t xml:space="preserve">атмосферное давление: </w:t>
            </w:r>
          </w:p>
          <w:p w:rsidR="008E2164" w:rsidRPr="008011E0" w:rsidRDefault="008E2164" w:rsidP="001D4ED1">
            <w:pPr>
              <w:pStyle w:val="a8"/>
            </w:pPr>
            <w:r>
              <w:t>± 0,13 кПа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8E2164" w:rsidRDefault="008E2164" w:rsidP="001D4ED1">
            <w:pPr>
              <w:pStyle w:val="a8"/>
            </w:pPr>
            <w:r>
              <w:t xml:space="preserve">Температура окружающего воздуха: от </w:t>
            </w:r>
          </w:p>
          <w:p w:rsidR="008E2164" w:rsidRDefault="008E2164" w:rsidP="001D4ED1">
            <w:pPr>
              <w:pStyle w:val="a8"/>
            </w:pPr>
            <w:r>
              <w:t xml:space="preserve">-20 °С до +55 °С; </w:t>
            </w:r>
          </w:p>
          <w:p w:rsidR="008E2164" w:rsidRDefault="008E2164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8E2164" w:rsidRDefault="008E2164" w:rsidP="001D4ED1">
            <w:pPr>
              <w:pStyle w:val="a8"/>
            </w:pPr>
            <w:r>
              <w:t xml:space="preserve"> t = 25 °С до 90 %;</w:t>
            </w:r>
          </w:p>
          <w:p w:rsidR="008E2164" w:rsidRDefault="008E2164" w:rsidP="001D4ED1">
            <w:pPr>
              <w:pStyle w:val="a8"/>
            </w:pPr>
            <w:r>
              <w:t xml:space="preserve">сенсометрический щуп: </w:t>
            </w:r>
          </w:p>
          <w:p w:rsidR="008E2164" w:rsidRDefault="008E2164" w:rsidP="001D4ED1">
            <w:pPr>
              <w:pStyle w:val="a8"/>
            </w:pPr>
            <w:r>
              <w:t xml:space="preserve">температура окружающего воздуха от </w:t>
            </w:r>
          </w:p>
          <w:p w:rsidR="008E2164" w:rsidRDefault="008E2164" w:rsidP="001D4ED1">
            <w:pPr>
              <w:pStyle w:val="a8"/>
            </w:pPr>
            <w:r>
              <w:t xml:space="preserve">-40 °С до +85 °С; </w:t>
            </w:r>
          </w:p>
          <w:p w:rsidR="008E2164" w:rsidRDefault="008E2164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8E2164" w:rsidRPr="008011E0" w:rsidRDefault="008E2164" w:rsidP="001D4ED1">
            <w:pPr>
              <w:pStyle w:val="a8"/>
            </w:pPr>
            <w:r>
              <w:t xml:space="preserve"> t = 25 °С до 97 %</w:t>
            </w:r>
          </w:p>
        </w:tc>
      </w:tr>
    </w:tbl>
    <w:p w:rsidR="008011E0" w:rsidRDefault="008011E0" w:rsidP="008011E0">
      <w:pPr>
        <w:ind w:firstLine="709"/>
        <w:rPr>
          <w:b/>
          <w:color w:val="000000"/>
        </w:rPr>
      </w:pPr>
    </w:p>
    <w:p w:rsidR="009E74B3" w:rsidRDefault="009E74B3" w:rsidP="008011E0">
      <w:pPr>
        <w:ind w:firstLine="709"/>
      </w:pPr>
      <w:r w:rsidRPr="008011E0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011E0">
        <w:rPr>
          <w:b/>
        </w:rPr>
        <w:t xml:space="preserve"> ПДУ, нормативные значения измеряемого и оцениваемого фактора:</w:t>
      </w:r>
      <w:r w:rsidRPr="008011E0">
        <w:t xml:space="preserve"> 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160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27"/>
        <w:gridCol w:w="15427"/>
      </w:tblGrid>
      <w:tr w:rsidR="009E74B3" w:rsidRPr="008011E0" w:rsidTr="00095F7D">
        <w:trPr>
          <w:tblHeader/>
          <w:jc w:val="center"/>
        </w:trPr>
        <w:tc>
          <w:tcPr>
            <w:tcW w:w="25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2492" w:type="pct"/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5" w:name="nd_table"/>
            <w:bookmarkEnd w:id="15"/>
          </w:p>
        </w:tc>
      </w:tr>
      <w:tr w:rsidR="00095F7D" w:rsidRPr="008011E0" w:rsidTr="00095F7D">
        <w:trPr>
          <w:tblHeader/>
          <w:jc w:val="center"/>
        </w:trPr>
        <w:tc>
          <w:tcPr>
            <w:tcW w:w="25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5F7D" w:rsidRPr="008011E0" w:rsidRDefault="00095F7D" w:rsidP="00095F7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2492" w:type="pct"/>
            <w:shd w:val="clear" w:color="auto" w:fill="auto"/>
            <w:vAlign w:val="center"/>
          </w:tcPr>
          <w:p w:rsidR="00095F7D" w:rsidRPr="008011E0" w:rsidRDefault="00095F7D" w:rsidP="00095F7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095F7D" w:rsidRPr="008011E0" w:rsidTr="00095F7D">
        <w:trPr>
          <w:tblHeader/>
          <w:jc w:val="center"/>
        </w:trPr>
        <w:tc>
          <w:tcPr>
            <w:tcW w:w="2508" w:type="pct"/>
            <w:tcBorders>
              <w:bottom w:val="nil"/>
            </w:tcBorders>
            <w:shd w:val="clear" w:color="auto" w:fill="auto"/>
            <w:vAlign w:val="center"/>
          </w:tcPr>
          <w:p w:rsidR="00095F7D" w:rsidRDefault="00095F7D" w:rsidP="00095F7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2492" w:type="pct"/>
            <w:shd w:val="clear" w:color="auto" w:fill="auto"/>
            <w:vAlign w:val="center"/>
          </w:tcPr>
          <w:p w:rsidR="00095F7D" w:rsidRDefault="00095F7D" w:rsidP="00095F7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095F7D" w:rsidRPr="008011E0" w:rsidTr="00095F7D">
        <w:trPr>
          <w:tblHeader/>
          <w:jc w:val="center"/>
        </w:trPr>
        <w:tc>
          <w:tcPr>
            <w:tcW w:w="250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95F7D" w:rsidRDefault="00095F7D" w:rsidP="00095F7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492" w:type="pct"/>
            <w:shd w:val="clear" w:color="auto" w:fill="auto"/>
            <w:vAlign w:val="center"/>
          </w:tcPr>
          <w:p w:rsidR="00095F7D" w:rsidRDefault="00095F7D" w:rsidP="00095F7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1.2.3685-21 «Гигиенические нормативы и требования к обеспечению безопасности и (или) безвредности для человека факторов среды обитания»</w:t>
            </w:r>
          </w:p>
        </w:tc>
      </w:tr>
    </w:tbl>
    <w:p w:rsidR="008011E0" w:rsidRDefault="008011E0" w:rsidP="008011E0">
      <w:pPr>
        <w:ind w:firstLine="709"/>
        <w:rPr>
          <w:b/>
        </w:rPr>
      </w:pPr>
    </w:p>
    <w:p w:rsidR="00234932" w:rsidRDefault="00576095" w:rsidP="008011E0">
      <w:pPr>
        <w:ind w:firstLine="709"/>
        <w:rPr>
          <w:b/>
        </w:rPr>
      </w:pPr>
      <w:r w:rsidRPr="008011E0">
        <w:rPr>
          <w:b/>
        </w:rPr>
        <w:t>6</w:t>
      </w:r>
      <w:r w:rsidR="00234932" w:rsidRPr="008011E0">
        <w:rPr>
          <w:b/>
        </w:rPr>
        <w:t xml:space="preserve">. </w:t>
      </w:r>
      <w:r w:rsidR="00234932" w:rsidRPr="008011E0">
        <w:rPr>
          <w:rStyle w:val="a7"/>
        </w:rPr>
        <w:t>Характеристика</w:t>
      </w:r>
      <w:r w:rsidR="00234932" w:rsidRPr="008011E0">
        <w:rPr>
          <w:b/>
        </w:rPr>
        <w:t xml:space="preserve"> осветительного оборудования  (осветительных приборов):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1283"/>
        <w:gridCol w:w="789"/>
        <w:gridCol w:w="1051"/>
        <w:gridCol w:w="1051"/>
        <w:gridCol w:w="1105"/>
        <w:gridCol w:w="1392"/>
      </w:tblGrid>
      <w:tr w:rsidR="00F37F6C" w:rsidRPr="008011E0" w:rsidTr="009E74B3">
        <w:trPr>
          <w:jc w:val="center"/>
        </w:trPr>
        <w:tc>
          <w:tcPr>
            <w:tcW w:w="1535" w:type="pct"/>
            <w:vAlign w:val="center"/>
          </w:tcPr>
          <w:p w:rsidR="00F37F6C" w:rsidRPr="008011E0" w:rsidRDefault="00F37F6C" w:rsidP="00883461">
            <w:pPr>
              <w:pStyle w:val="a8"/>
            </w:pPr>
            <w:bookmarkStart w:id="16" w:name="dop_table"/>
            <w:bookmarkEnd w:id="16"/>
            <w:r w:rsidRPr="008011E0">
              <w:t>Наименование рабочей зоны</w:t>
            </w:r>
          </w:p>
        </w:tc>
        <w:tc>
          <w:tcPr>
            <w:tcW w:w="66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светильников</w:t>
            </w:r>
          </w:p>
        </w:tc>
        <w:tc>
          <w:tcPr>
            <w:tcW w:w="410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ламп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Мощность ламп, Вт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Высота подвеса, м</w:t>
            </w:r>
          </w:p>
        </w:tc>
        <w:tc>
          <w:tcPr>
            <w:tcW w:w="574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Доля негорящих ламп, %</w:t>
            </w:r>
          </w:p>
        </w:tc>
        <w:tc>
          <w:tcPr>
            <w:tcW w:w="723" w:type="pct"/>
            <w:vAlign w:val="center"/>
          </w:tcPr>
          <w:p w:rsidR="002E61D9" w:rsidRPr="008011E0" w:rsidRDefault="002E61D9" w:rsidP="002E61D9">
            <w:pPr>
              <w:pStyle w:val="a8"/>
            </w:pPr>
            <w:bookmarkStart w:id="17" w:name="dop_u_column"/>
            <w:bookmarkEnd w:id="17"/>
            <w:r w:rsidRPr="008011E0">
              <w:t>Напряжение сети, В</w:t>
            </w:r>
          </w:p>
          <w:p w:rsidR="00F37F6C" w:rsidRPr="008011E0" w:rsidRDefault="002E61D9" w:rsidP="002E61D9">
            <w:pPr>
              <w:pStyle w:val="a8"/>
            </w:pPr>
            <w:r w:rsidRPr="008011E0">
              <w:t>(U</w:t>
            </w:r>
            <w:r w:rsidRPr="008011E0">
              <w:rPr>
                <w:vertAlign w:val="subscript"/>
              </w:rPr>
              <w:t>1</w:t>
            </w:r>
            <w:r w:rsidRPr="008011E0">
              <w:t>/U</w:t>
            </w:r>
            <w:r w:rsidRPr="008011E0">
              <w:rPr>
                <w:vertAlign w:val="subscript"/>
              </w:rPr>
              <w:t>2</w:t>
            </w:r>
            <w:r w:rsidRPr="008011E0">
              <w:t>)</w:t>
            </w:r>
          </w:p>
        </w:tc>
      </w:tr>
      <w:tr w:rsidR="00095F7D" w:rsidRPr="008011E0" w:rsidTr="009E74B3">
        <w:trPr>
          <w:jc w:val="center"/>
        </w:trPr>
        <w:tc>
          <w:tcPr>
            <w:tcW w:w="1535" w:type="pct"/>
            <w:vAlign w:val="center"/>
          </w:tcPr>
          <w:p w:rsidR="00095F7D" w:rsidRPr="008011E0" w:rsidRDefault="00095F7D" w:rsidP="00883461">
            <w:pPr>
              <w:pStyle w:val="a8"/>
            </w:pPr>
            <w:bookmarkStart w:id="18" w:name="dopzona1" w:colFirst="0" w:colLast="0"/>
            <w:r>
              <w:t>Кабинет</w:t>
            </w:r>
          </w:p>
        </w:tc>
        <w:tc>
          <w:tcPr>
            <w:tcW w:w="666" w:type="pct"/>
            <w:vAlign w:val="center"/>
          </w:tcPr>
          <w:p w:rsidR="00095F7D" w:rsidRPr="008011E0" w:rsidRDefault="00095F7D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410" w:type="pct"/>
            <w:vAlign w:val="center"/>
          </w:tcPr>
          <w:p w:rsidR="00095F7D" w:rsidRPr="008011E0" w:rsidRDefault="00095F7D" w:rsidP="00F37F6C">
            <w:pPr>
              <w:pStyle w:val="a8"/>
            </w:pPr>
            <w:r>
              <w:t>светодиодные</w:t>
            </w:r>
          </w:p>
        </w:tc>
        <w:tc>
          <w:tcPr>
            <w:tcW w:w="546" w:type="pct"/>
            <w:vAlign w:val="center"/>
          </w:tcPr>
          <w:p w:rsidR="00095F7D" w:rsidRPr="008011E0" w:rsidRDefault="00095F7D" w:rsidP="00F37F6C">
            <w:pPr>
              <w:pStyle w:val="a8"/>
            </w:pPr>
            <w:r>
              <w:t>36</w:t>
            </w:r>
          </w:p>
        </w:tc>
        <w:tc>
          <w:tcPr>
            <w:tcW w:w="546" w:type="pct"/>
            <w:vAlign w:val="center"/>
          </w:tcPr>
          <w:p w:rsidR="00095F7D" w:rsidRPr="008011E0" w:rsidRDefault="00095F7D" w:rsidP="00F37F6C">
            <w:pPr>
              <w:pStyle w:val="a8"/>
            </w:pPr>
            <w:r>
              <w:t>3,2</w:t>
            </w:r>
          </w:p>
        </w:tc>
        <w:tc>
          <w:tcPr>
            <w:tcW w:w="574" w:type="pct"/>
            <w:vAlign w:val="center"/>
          </w:tcPr>
          <w:p w:rsidR="00095F7D" w:rsidRPr="008011E0" w:rsidRDefault="00095F7D" w:rsidP="00F37F6C">
            <w:pPr>
              <w:pStyle w:val="a8"/>
            </w:pPr>
            <w:r>
              <w:t>0</w:t>
            </w:r>
          </w:p>
        </w:tc>
        <w:tc>
          <w:tcPr>
            <w:tcW w:w="723" w:type="pct"/>
            <w:vAlign w:val="center"/>
          </w:tcPr>
          <w:p w:rsidR="00095F7D" w:rsidRPr="008011E0" w:rsidRDefault="00095F7D" w:rsidP="002E61D9">
            <w:pPr>
              <w:pStyle w:val="a8"/>
            </w:pPr>
            <w:r>
              <w:t>215/218</w:t>
            </w:r>
          </w:p>
        </w:tc>
      </w:tr>
      <w:bookmarkEnd w:id="18"/>
    </w:tbl>
    <w:p w:rsidR="008011E0" w:rsidRDefault="008011E0" w:rsidP="008011E0">
      <w:pPr>
        <w:ind w:firstLine="709"/>
        <w:rPr>
          <w:b/>
          <w:color w:val="000000"/>
        </w:rPr>
      </w:pPr>
    </w:p>
    <w:p w:rsidR="007F144E" w:rsidRDefault="007F144E" w:rsidP="008011E0">
      <w:pPr>
        <w:ind w:firstLine="709"/>
        <w:rPr>
          <w:b/>
          <w:color w:val="000000"/>
        </w:rPr>
      </w:pPr>
      <w:r w:rsidRPr="008011E0">
        <w:rPr>
          <w:b/>
          <w:color w:val="000000"/>
        </w:rPr>
        <w:t>7. Условия проведения исследований</w:t>
      </w:r>
    </w:p>
    <w:p w:rsidR="008011E0" w:rsidRPr="008011E0" w:rsidRDefault="008011E0" w:rsidP="008011E0">
      <w:pPr>
        <w:ind w:firstLine="709"/>
        <w:rPr>
          <w:b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1"/>
        <w:gridCol w:w="1989"/>
        <w:gridCol w:w="1989"/>
        <w:gridCol w:w="1989"/>
      </w:tblGrid>
      <w:tr w:rsidR="007F144E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19" w:name="os2_zone"/>
            <w:bookmarkEnd w:id="19"/>
            <w:r w:rsidRPr="008011E0">
              <w:t>Наименование рабочей зоны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0" w:name="os2_temp"/>
            <w:bookmarkEnd w:id="20"/>
            <w:r w:rsidRPr="008011E0">
              <w:t xml:space="preserve">Температура воздуха, </w:t>
            </w:r>
            <w:r w:rsidRPr="008011E0">
              <w:rPr>
                <w:vertAlign w:val="superscript"/>
              </w:rPr>
              <w:t>o</w:t>
            </w:r>
            <w:r w:rsidRPr="008011E0">
              <w:t>C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4B392A">
            <w:pPr>
              <w:pStyle w:val="a8"/>
            </w:pPr>
            <w:bookmarkStart w:id="21" w:name="os2_press"/>
            <w:bookmarkEnd w:id="21"/>
            <w:r w:rsidRPr="008011E0">
              <w:t xml:space="preserve">Атмосферное давление, </w:t>
            </w:r>
            <w:r w:rsidR="004B392A" w:rsidRPr="008011E0">
              <w:t>кПа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2" w:name="os2_vlag"/>
            <w:bookmarkEnd w:id="22"/>
            <w:r w:rsidRPr="008011E0">
              <w:t>Относительная влажность, %</w:t>
            </w:r>
          </w:p>
        </w:tc>
      </w:tr>
      <w:tr w:rsidR="00095F7D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095F7D" w:rsidRPr="008011E0" w:rsidRDefault="00095F7D" w:rsidP="00234955">
            <w:pPr>
              <w:pStyle w:val="a8"/>
            </w:pPr>
            <w:bookmarkStart w:id="23" w:name="os2_bm1"/>
            <w:bookmarkEnd w:id="23"/>
            <w:r>
              <w:t>Кабинет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095F7D" w:rsidRPr="008011E0" w:rsidRDefault="00095F7D" w:rsidP="00234955">
            <w:pPr>
              <w:pStyle w:val="a8"/>
            </w:pPr>
            <w:r>
              <w:t>22,</w:t>
            </w:r>
            <w:r w:rsidR="00D23A6B">
              <w:t>2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095F7D" w:rsidRPr="008011E0" w:rsidRDefault="00095F7D" w:rsidP="004B392A">
            <w:pPr>
              <w:pStyle w:val="a8"/>
            </w:pPr>
            <w:r>
              <w:t>101,8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095F7D" w:rsidRPr="008011E0" w:rsidRDefault="00095F7D" w:rsidP="00234955">
            <w:pPr>
              <w:pStyle w:val="a8"/>
            </w:pPr>
            <w:r>
              <w:t>42,</w:t>
            </w:r>
            <w:r w:rsidR="00D23A6B">
              <w:t>7</w:t>
            </w:r>
          </w:p>
        </w:tc>
      </w:tr>
    </w:tbl>
    <w:p w:rsidR="008011E0" w:rsidRDefault="008011E0" w:rsidP="008011E0">
      <w:pPr>
        <w:ind w:firstLine="709"/>
        <w:rPr>
          <w:rStyle w:val="a7"/>
        </w:rPr>
      </w:pPr>
    </w:p>
    <w:p w:rsidR="00234932" w:rsidRDefault="007F144E" w:rsidP="008011E0">
      <w:pPr>
        <w:ind w:firstLine="709"/>
        <w:rPr>
          <w:rStyle w:val="a7"/>
        </w:rPr>
      </w:pPr>
      <w:r w:rsidRPr="008011E0">
        <w:rPr>
          <w:rStyle w:val="a7"/>
        </w:rPr>
        <w:t>8</w:t>
      </w:r>
      <w:r w:rsidR="00234932" w:rsidRPr="008011E0">
        <w:rPr>
          <w:rStyle w:val="a7"/>
        </w:rPr>
        <w:t xml:space="preserve">. </w:t>
      </w:r>
      <w:r w:rsidR="00967790" w:rsidRPr="008011E0">
        <w:rPr>
          <w:rStyle w:val="a7"/>
        </w:rPr>
        <w:t>Фактические и нормативные значения измеряемых параметров</w:t>
      </w:r>
      <w:r w:rsidR="00234932" w:rsidRPr="008011E0">
        <w:rPr>
          <w:rStyle w:val="a7"/>
        </w:rPr>
        <w:t>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9"/>
        <w:gridCol w:w="1618"/>
        <w:gridCol w:w="1086"/>
        <w:gridCol w:w="645"/>
        <w:gridCol w:w="1363"/>
        <w:gridCol w:w="903"/>
        <w:gridCol w:w="784"/>
      </w:tblGrid>
      <w:tr w:rsidR="002C5343" w:rsidRPr="008011E0" w:rsidTr="009E74B3">
        <w:trPr>
          <w:jc w:val="center"/>
        </w:trPr>
        <w:tc>
          <w:tcPr>
            <w:tcW w:w="1677" w:type="pct"/>
            <w:vAlign w:val="center"/>
          </w:tcPr>
          <w:p w:rsidR="002C5343" w:rsidRPr="008011E0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4" w:name="svet_table"/>
            <w:bookmarkStart w:id="25" w:name="main_table"/>
            <w:bookmarkStart w:id="26" w:name="param_column"/>
            <w:bookmarkEnd w:id="24"/>
            <w:bookmarkEnd w:id="25"/>
            <w:bookmarkEnd w:id="26"/>
            <w:r w:rsidRPr="008011E0">
              <w:rPr>
                <w:sz w:val="18"/>
                <w:szCs w:val="18"/>
              </w:rPr>
              <w:lastRenderedPageBreak/>
              <w:t xml:space="preserve">Наименование измеряемых параметров, рабочей поверхности </w:t>
            </w:r>
          </w:p>
        </w:tc>
        <w:tc>
          <w:tcPr>
            <w:tcW w:w="840" w:type="pct"/>
            <w:vAlign w:val="center"/>
          </w:tcPr>
          <w:p w:rsidR="002C5343" w:rsidRPr="008011E0" w:rsidRDefault="002C5343" w:rsidP="002C5343">
            <w:pPr>
              <w:pStyle w:val="a8"/>
              <w:rPr>
                <w:sz w:val="18"/>
                <w:szCs w:val="18"/>
              </w:rPr>
            </w:pPr>
            <w:bookmarkStart w:id="27" w:name="izm_column"/>
            <w:bookmarkEnd w:id="27"/>
            <w:r w:rsidRPr="008011E0">
              <w:rPr>
                <w:sz w:val="18"/>
                <w:szCs w:val="18"/>
              </w:rPr>
              <w:t>Результаты</w:t>
            </w:r>
            <w:r w:rsidR="00416DB6" w:rsidRPr="008011E0">
              <w:rPr>
                <w:sz w:val="18"/>
                <w:szCs w:val="18"/>
              </w:rPr>
              <w:t xml:space="preserve"> </w:t>
            </w:r>
            <w:r w:rsidRPr="008011E0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564" w:type="pct"/>
            <w:vAlign w:val="center"/>
          </w:tcPr>
          <w:p w:rsidR="002C5343" w:rsidRPr="008011E0" w:rsidRDefault="002C5343" w:rsidP="00F0244D">
            <w:pPr>
              <w:pStyle w:val="a8"/>
              <w:rPr>
                <w:sz w:val="18"/>
                <w:szCs w:val="18"/>
              </w:rPr>
            </w:pPr>
            <w:bookmarkStart w:id="28" w:name="fact_column"/>
            <w:bookmarkEnd w:id="28"/>
            <w:r w:rsidRPr="008011E0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335" w:type="pct"/>
            <w:vAlign w:val="center"/>
          </w:tcPr>
          <w:p w:rsidR="002C5343" w:rsidRPr="008011E0" w:rsidRDefault="00057D8F" w:rsidP="00883461">
            <w:pPr>
              <w:pStyle w:val="a8"/>
            </w:pPr>
            <w:bookmarkStart w:id="29" w:name="unc_column"/>
            <w:bookmarkEnd w:id="29"/>
            <w:r w:rsidRPr="008011E0">
              <w:rPr>
                <w:sz w:val="18"/>
                <w:szCs w:val="18"/>
              </w:rPr>
              <w:t xml:space="preserve"> </w:t>
            </w:r>
            <w:r w:rsidR="002C5343" w:rsidRPr="008011E0">
              <w:t>U</w:t>
            </w:r>
            <w:r w:rsidRPr="008011E0">
              <w:rPr>
                <w:vertAlign w:val="subscript"/>
              </w:rPr>
              <w:t>0.95</w:t>
            </w:r>
          </w:p>
        </w:tc>
        <w:tc>
          <w:tcPr>
            <w:tcW w:w="708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bookmarkStart w:id="30" w:name="norm_column"/>
            <w:bookmarkEnd w:id="30"/>
            <w:r w:rsidRPr="008011E0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469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1" w:name="kut_column"/>
            <w:bookmarkEnd w:id="31"/>
            <w:r w:rsidRPr="008011E0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407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2" w:name="time_column"/>
            <w:bookmarkEnd w:id="32"/>
            <w:r w:rsidRPr="008011E0">
              <w:rPr>
                <w:sz w:val="18"/>
                <w:szCs w:val="18"/>
              </w:rPr>
              <w:t>Время, %</w:t>
            </w:r>
          </w:p>
        </w:tc>
      </w:tr>
      <w:tr w:rsidR="00095F7D" w:rsidRPr="008011E0" w:rsidTr="009E74B3">
        <w:trPr>
          <w:jc w:val="center"/>
        </w:trPr>
        <w:tc>
          <w:tcPr>
            <w:tcW w:w="1677" w:type="pct"/>
            <w:vAlign w:val="center"/>
          </w:tcPr>
          <w:p w:rsidR="00095F7D" w:rsidRPr="00095F7D" w:rsidRDefault="00095F7D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3" w:name="zona1"/>
            <w:bookmarkEnd w:id="33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840" w:type="pct"/>
            <w:vAlign w:val="center"/>
          </w:tcPr>
          <w:p w:rsidR="00095F7D" w:rsidRPr="008011E0" w:rsidRDefault="00095F7D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64" w:type="pct"/>
            <w:vAlign w:val="center"/>
          </w:tcPr>
          <w:p w:rsidR="00095F7D" w:rsidRPr="008011E0" w:rsidRDefault="00095F7D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35" w:type="pct"/>
            <w:vAlign w:val="center"/>
          </w:tcPr>
          <w:p w:rsidR="00095F7D" w:rsidRPr="008011E0" w:rsidRDefault="00095F7D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8" w:type="pct"/>
            <w:vAlign w:val="center"/>
          </w:tcPr>
          <w:p w:rsidR="00095F7D" w:rsidRPr="008011E0" w:rsidRDefault="00095F7D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1.2.3685-21, табл.5.25, п.1</w:t>
            </w:r>
          </w:p>
        </w:tc>
        <w:tc>
          <w:tcPr>
            <w:tcW w:w="469" w:type="pct"/>
            <w:vAlign w:val="center"/>
          </w:tcPr>
          <w:p w:rsidR="00095F7D" w:rsidRPr="008011E0" w:rsidRDefault="00095F7D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407" w:type="pct"/>
            <w:vAlign w:val="center"/>
          </w:tcPr>
          <w:p w:rsidR="00095F7D" w:rsidRPr="00095F7D" w:rsidRDefault="00D23A6B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  <w:r w:rsidR="00095F7D" w:rsidRPr="00095F7D">
              <w:rPr>
                <w:b/>
                <w:sz w:val="18"/>
                <w:szCs w:val="18"/>
              </w:rPr>
              <w:t>0</w:t>
            </w:r>
          </w:p>
        </w:tc>
      </w:tr>
      <w:tr w:rsidR="00095F7D" w:rsidRPr="008011E0" w:rsidTr="009E74B3">
        <w:trPr>
          <w:jc w:val="center"/>
        </w:trPr>
        <w:tc>
          <w:tcPr>
            <w:tcW w:w="1677" w:type="pct"/>
            <w:vAlign w:val="center"/>
          </w:tcPr>
          <w:p w:rsidR="00095F7D" w:rsidRPr="00095F7D" w:rsidRDefault="00095F7D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4" w:name="osv__z1"/>
            <w:bookmarkEnd w:id="34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840" w:type="pct"/>
            <w:vAlign w:val="center"/>
          </w:tcPr>
          <w:p w:rsidR="00095F7D" w:rsidRPr="008011E0" w:rsidRDefault="00D23A6B" w:rsidP="002C53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362; 378; 354</w:t>
            </w:r>
          </w:p>
        </w:tc>
        <w:tc>
          <w:tcPr>
            <w:tcW w:w="564" w:type="pct"/>
            <w:vAlign w:val="center"/>
          </w:tcPr>
          <w:p w:rsidR="00095F7D" w:rsidRPr="008011E0" w:rsidRDefault="00D23A6B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365</w:t>
            </w:r>
          </w:p>
        </w:tc>
        <w:tc>
          <w:tcPr>
            <w:tcW w:w="335" w:type="pct"/>
            <w:vAlign w:val="center"/>
          </w:tcPr>
          <w:p w:rsidR="00095F7D" w:rsidRPr="008011E0" w:rsidRDefault="00D23A6B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708" w:type="pct"/>
            <w:vAlign w:val="center"/>
          </w:tcPr>
          <w:p w:rsidR="00095F7D" w:rsidRDefault="00095F7D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469" w:type="pct"/>
            <w:vAlign w:val="center"/>
          </w:tcPr>
          <w:p w:rsidR="00095F7D" w:rsidRPr="008011E0" w:rsidRDefault="00D23A6B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07" w:type="pct"/>
            <w:vAlign w:val="center"/>
          </w:tcPr>
          <w:p w:rsidR="00095F7D" w:rsidRPr="00095F7D" w:rsidRDefault="00095F7D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011E0" w:rsidRDefault="002C5343" w:rsidP="008011E0">
      <w:pPr>
        <w:ind w:firstLine="709"/>
      </w:pPr>
      <w:r w:rsidRPr="008011E0">
        <w:t>U</w:t>
      </w:r>
      <w:r w:rsidR="00057D8F" w:rsidRPr="008011E0">
        <w:rPr>
          <w:vertAlign w:val="subscript"/>
        </w:rPr>
        <w:t>0.95</w:t>
      </w:r>
      <w:r w:rsidRPr="008011E0">
        <w:t xml:space="preserve"> - расширенная неопределен</w:t>
      </w:r>
      <w:r w:rsidR="00057D8F" w:rsidRPr="008011E0">
        <w:t>ность (Р=0.</w:t>
      </w:r>
      <w:r w:rsidRPr="008011E0">
        <w:t>95).</w:t>
      </w:r>
    </w:p>
    <w:p w:rsidR="008011E0" w:rsidRDefault="008011E0" w:rsidP="008011E0">
      <w:pPr>
        <w:pStyle w:val="a6"/>
        <w:spacing w:before="0"/>
        <w:ind w:firstLine="709"/>
      </w:pPr>
    </w:p>
    <w:p w:rsidR="00E01FD7" w:rsidRDefault="00E01FD7" w:rsidP="008011E0">
      <w:pPr>
        <w:pStyle w:val="a6"/>
        <w:spacing w:before="0"/>
        <w:ind w:firstLine="709"/>
      </w:pPr>
      <w:r w:rsidRPr="008011E0">
        <w:t>9. Сотрудники испытательной лаборатории, проводившие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095F7D" w:rsidTr="00095F7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95F7D" w:rsidRDefault="00095F7D" w:rsidP="00B42406">
            <w:pPr>
              <w:pStyle w:val="a8"/>
            </w:pPr>
            <w:r w:rsidRPr="00095F7D">
              <w:t>2532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095F7D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95F7D" w:rsidRDefault="00095F7D" w:rsidP="00B42406">
            <w:pPr>
              <w:pStyle w:val="a8"/>
            </w:pPr>
            <w:r w:rsidRPr="00095F7D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095F7D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95F7D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095F7D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95F7D" w:rsidRDefault="00095F7D" w:rsidP="00B42406">
            <w:pPr>
              <w:pStyle w:val="a8"/>
            </w:pPr>
            <w:r w:rsidRPr="00095F7D">
              <w:t>Морозов Дмитрий Владиславович</w:t>
            </w:r>
          </w:p>
        </w:tc>
      </w:tr>
      <w:tr w:rsidR="00E01FD7" w:rsidRPr="00095F7D" w:rsidTr="00095F7D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095F7D" w:rsidRDefault="00095F7D" w:rsidP="00B42406">
            <w:pPr>
              <w:pStyle w:val="a8"/>
              <w:rPr>
                <w:b/>
                <w:vertAlign w:val="superscript"/>
              </w:rPr>
            </w:pPr>
            <w:r w:rsidRPr="00095F7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095F7D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095F7D" w:rsidRDefault="00095F7D" w:rsidP="00B42406">
            <w:pPr>
              <w:pStyle w:val="a8"/>
              <w:rPr>
                <w:b/>
                <w:vertAlign w:val="superscript"/>
              </w:rPr>
            </w:pPr>
            <w:r w:rsidRPr="00095F7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095F7D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5" w:name="fio_izm_users"/>
            <w:bookmarkEnd w:id="35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095F7D" w:rsidRDefault="00095F7D" w:rsidP="00B42406">
            <w:pPr>
              <w:pStyle w:val="a8"/>
              <w:rPr>
                <w:b/>
                <w:vertAlign w:val="superscript"/>
              </w:rPr>
            </w:pPr>
            <w:r w:rsidRPr="00095F7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095F7D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095F7D" w:rsidRDefault="00095F7D" w:rsidP="00B42406">
            <w:pPr>
              <w:pStyle w:val="a8"/>
              <w:rPr>
                <w:b/>
                <w:vertAlign w:val="superscript"/>
              </w:rPr>
            </w:pPr>
            <w:r w:rsidRPr="00095F7D">
              <w:rPr>
                <w:vertAlign w:val="superscript"/>
              </w:rPr>
              <w:t>(Ф.И.О.)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8011E0" w:rsidRDefault="00E01FD7" w:rsidP="009E74B3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0</w:t>
      </w:r>
      <w:r w:rsidRPr="008011E0">
        <w:rPr>
          <w:rStyle w:val="a7"/>
        </w:rPr>
        <w:t>. Заключение о соответствии требованиям:</w:t>
      </w:r>
    </w:p>
    <w:p w:rsidR="00E01FD7" w:rsidRPr="008011E0" w:rsidRDefault="00E01FD7" w:rsidP="009E74B3">
      <w:pPr>
        <w:ind w:firstLine="709"/>
      </w:pPr>
      <w:r w:rsidRPr="008011E0">
        <w:rPr>
          <w:rStyle w:val="a7"/>
        </w:rPr>
        <w:br/>
      </w:r>
      <w:r w:rsidR="006037B2">
        <w:rPr>
          <w:bCs/>
        </w:rPr>
        <w:fldChar w:fldCharType="begin"/>
      </w:r>
      <w:r w:rsidR="006037B2">
        <w:rPr>
          <w:bCs/>
        </w:rPr>
        <w:instrText xml:space="preserve"> DOCVARIABLE att_zakl \* MERGEFORMAT </w:instrText>
      </w:r>
      <w:r w:rsidR="006037B2">
        <w:rPr>
          <w:bCs/>
        </w:rPr>
        <w:fldChar w:fldCharType="separate"/>
      </w:r>
      <w:r w:rsidR="00D23A6B" w:rsidRPr="00D23A6B">
        <w:rPr>
          <w:bCs/>
        </w:rPr>
        <w:t>-</w:t>
      </w:r>
      <w:r w:rsidR="00D23A6B" w:rsidRPr="00D23A6B">
        <w:t xml:space="preserve"> фактический уровень вредного фактора соответствует гигиеническим нормативам;</w:t>
      </w:r>
      <w:r w:rsidR="006037B2">
        <w:fldChar w:fldCharType="end"/>
      </w:r>
      <w:r w:rsidRPr="008011E0">
        <w:br/>
        <w:t xml:space="preserve">- класс условий труда - </w:t>
      </w:r>
      <w:fldSimple w:instr=" DOCVARIABLE class \* MERGEFORMAT ">
        <w:r w:rsidR="00D23A6B">
          <w:t>2</w:t>
        </w:r>
      </w:fldSimple>
    </w:p>
    <w:p w:rsidR="00E01FD7" w:rsidRPr="008011E0" w:rsidRDefault="00E01FD7" w:rsidP="009E74B3">
      <w:pPr>
        <w:ind w:firstLine="709"/>
        <w:rPr>
          <w:rStyle w:val="a7"/>
        </w:rPr>
      </w:pPr>
    </w:p>
    <w:p w:rsidR="00E01FD7" w:rsidRPr="008011E0" w:rsidRDefault="00E01FD7" w:rsidP="009E74B3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8011E0">
        <w:rPr>
          <w:rStyle w:val="a7"/>
        </w:rPr>
        <w:t xml:space="preserve">Правило принятия решения: </w:t>
      </w:r>
      <w:r w:rsidRPr="008011E0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011E0">
        <w:t xml:space="preserve"> </w:t>
      </w:r>
      <w:r w:rsidRPr="008011E0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Pr="008011E0" w:rsidRDefault="00E01FD7" w:rsidP="008011E0">
      <w:pPr>
        <w:ind w:firstLine="709"/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1</w:t>
      </w:r>
      <w:r w:rsidRPr="008011E0">
        <w:rPr>
          <w:rStyle w:val="a7"/>
        </w:rPr>
        <w:t>. Дата составления протокола</w:t>
      </w:r>
      <w:r w:rsidRPr="008011E0">
        <w:rPr>
          <w:b/>
          <w:color w:val="000000"/>
        </w:rPr>
        <w:t>:</w:t>
      </w:r>
      <w:r w:rsidRPr="008011E0">
        <w:rPr>
          <w:color w:val="000000"/>
        </w:rPr>
        <w:t xml:space="preserve"> </w:t>
      </w:r>
      <w:fldSimple w:instr=" DOCVARIABLE fill_date \* MERGEFORMAT ">
        <w:r w:rsidR="008E2164">
          <w:t xml:space="preserve">19.04.2022 </w:t>
        </w:r>
      </w:fldSimple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Default="00E01FD7" w:rsidP="008011E0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2</w:t>
      </w:r>
      <w:r w:rsidRPr="008011E0">
        <w:rPr>
          <w:rStyle w:val="a7"/>
        </w:rPr>
        <w:t xml:space="preserve">. Сотрудники </w:t>
      </w:r>
      <w:r w:rsidR="00DF2CDD" w:rsidRPr="008011E0">
        <w:rPr>
          <w:rStyle w:val="a7"/>
        </w:rPr>
        <w:t>организации</w:t>
      </w:r>
      <w:r w:rsidRPr="008011E0">
        <w:rPr>
          <w:rStyle w:val="a7"/>
        </w:rPr>
        <w:t>, выдавшие заключение о соответствии требованиям: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095F7D" w:rsidTr="00095F7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95F7D" w:rsidRDefault="00095F7D" w:rsidP="00B42406">
            <w:pPr>
              <w:pStyle w:val="a8"/>
            </w:pPr>
            <w:r w:rsidRPr="00095F7D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095F7D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95F7D" w:rsidRDefault="00095F7D" w:rsidP="00B42406">
            <w:pPr>
              <w:pStyle w:val="a8"/>
            </w:pPr>
            <w:r w:rsidRPr="00095F7D">
              <w:t>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095F7D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95F7D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095F7D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95F7D" w:rsidRDefault="00095F7D" w:rsidP="00B42406">
            <w:pPr>
              <w:pStyle w:val="a8"/>
            </w:pPr>
            <w:r w:rsidRPr="00095F7D">
              <w:t>Пугачева Елена Александровна</w:t>
            </w:r>
          </w:p>
        </w:tc>
      </w:tr>
      <w:tr w:rsidR="00E01FD7" w:rsidRPr="00095F7D" w:rsidTr="00095F7D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095F7D" w:rsidRDefault="00095F7D" w:rsidP="00B42406">
            <w:pPr>
              <w:pStyle w:val="a8"/>
              <w:rPr>
                <w:b/>
                <w:vertAlign w:val="superscript"/>
              </w:rPr>
            </w:pPr>
            <w:r w:rsidRPr="00095F7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095F7D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095F7D" w:rsidRDefault="00095F7D" w:rsidP="00B42406">
            <w:pPr>
              <w:pStyle w:val="a8"/>
              <w:rPr>
                <w:b/>
                <w:vertAlign w:val="superscript"/>
              </w:rPr>
            </w:pPr>
            <w:r w:rsidRPr="00095F7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095F7D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users"/>
            <w:bookmarkEnd w:id="3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095F7D" w:rsidRDefault="00095F7D" w:rsidP="00B42406">
            <w:pPr>
              <w:pStyle w:val="a8"/>
              <w:rPr>
                <w:b/>
                <w:vertAlign w:val="superscript"/>
              </w:rPr>
            </w:pPr>
            <w:r w:rsidRPr="00095F7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095F7D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users2"/>
            <w:bookmarkEnd w:id="3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095F7D" w:rsidRDefault="00095F7D" w:rsidP="00B42406">
            <w:pPr>
              <w:pStyle w:val="a8"/>
              <w:rPr>
                <w:b/>
                <w:vertAlign w:val="superscript"/>
              </w:rPr>
            </w:pPr>
            <w:r w:rsidRPr="00095F7D">
              <w:rPr>
                <w:vertAlign w:val="superscript"/>
              </w:rPr>
              <w:t>(Ф.И.О.)</w:t>
            </w:r>
          </w:p>
        </w:tc>
      </w:tr>
    </w:tbl>
    <w:p w:rsidR="007D1852" w:rsidRPr="008011E0" w:rsidRDefault="007D1852" w:rsidP="005E714A">
      <w:pPr>
        <w:spacing w:before="120"/>
      </w:pP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Результаты относятся только к объектам, прошедшим измерения.</w:t>
      </w:r>
    </w:p>
    <w:p w:rsidR="009E74B3" w:rsidRPr="008011E0" w:rsidRDefault="009E74B3" w:rsidP="009E74B3">
      <w:pPr>
        <w:spacing w:before="120" w:after="60"/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______________________________________________________________________________________________</w:t>
      </w:r>
    </w:p>
    <w:p w:rsidR="009E74B3" w:rsidRPr="008011E0" w:rsidRDefault="009E74B3" w:rsidP="009E74B3">
      <w:pPr>
        <w:spacing w:before="120" w:after="60"/>
        <w:jc w:val="center"/>
        <w:rPr>
          <w:b/>
          <w:sz w:val="20"/>
          <w:szCs w:val="20"/>
        </w:rPr>
      </w:pPr>
      <w:r w:rsidRPr="008011E0">
        <w:rPr>
          <w:b/>
          <w:sz w:val="20"/>
          <w:szCs w:val="20"/>
        </w:rPr>
        <w:t>Конец протокола</w:t>
      </w:r>
      <w:r w:rsidR="00221F7C" w:rsidRPr="008011E0">
        <w:rPr>
          <w:b/>
          <w:sz w:val="20"/>
          <w:szCs w:val="20"/>
        </w:rPr>
        <w:t xml:space="preserve"> испытаний</w:t>
      </w:r>
    </w:p>
    <w:p w:rsidR="009E74B3" w:rsidRPr="008011E0" w:rsidRDefault="009E74B3" w:rsidP="005E714A">
      <w:pPr>
        <w:spacing w:before="120"/>
      </w:pPr>
    </w:p>
    <w:sectPr w:rsidR="009E74B3" w:rsidRPr="008011E0" w:rsidSect="00B077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5F7D" w:rsidRDefault="00095F7D" w:rsidP="0076042D">
      <w:pPr>
        <w:pStyle w:val="a9"/>
      </w:pPr>
      <w:r>
        <w:separator/>
      </w:r>
    </w:p>
  </w:endnote>
  <w:endnote w:type="continuationSeparator" w:id="0">
    <w:p w:rsidR="00095F7D" w:rsidRDefault="00095F7D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06F" w:rsidRDefault="0095106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221F7C" w:rsidRPr="00BF47E7" w:rsidTr="00263520">
      <w:tc>
        <w:tcPr>
          <w:tcW w:w="4428" w:type="dxa"/>
          <w:shd w:val="clear" w:color="auto" w:fill="auto"/>
        </w:tcPr>
        <w:p w:rsidR="00221F7C" w:rsidRPr="00BF47E7" w:rsidRDefault="0095106F" w:rsidP="0026352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55192022О</w:t>
          </w:r>
        </w:p>
      </w:tc>
      <w:tc>
        <w:tcPr>
          <w:tcW w:w="720" w:type="dxa"/>
          <w:shd w:val="clear" w:color="auto" w:fill="auto"/>
        </w:tcPr>
        <w:p w:rsidR="00221F7C" w:rsidRPr="00BF47E7" w:rsidRDefault="00221F7C" w:rsidP="00263520">
          <w:pPr>
            <w:jc w:val="center"/>
            <w:rPr>
              <w:sz w:val="20"/>
              <w:szCs w:val="20"/>
            </w:rPr>
          </w:pPr>
          <w:bookmarkStart w:id="38" w:name="kolontitul4"/>
          <w:bookmarkEnd w:id="38"/>
        </w:p>
      </w:tc>
      <w:tc>
        <w:tcPr>
          <w:tcW w:w="4423" w:type="dxa"/>
          <w:shd w:val="clear" w:color="auto" w:fill="auto"/>
        </w:tcPr>
        <w:p w:rsidR="00221F7C" w:rsidRPr="00BF47E7" w:rsidRDefault="00221F7C" w:rsidP="0026352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8E2164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8E2164" w:rsidRPr="008E2164">
            <w:rPr>
              <w:rStyle w:val="ae"/>
              <w:noProof/>
              <w:sz w:val="20"/>
              <w:szCs w:val="20"/>
            </w:rPr>
            <w:t>4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2C5343" w:rsidRDefault="002C5343" w:rsidP="00E01FD7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06F" w:rsidRDefault="0095106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5F7D" w:rsidRDefault="00095F7D" w:rsidP="0076042D">
      <w:pPr>
        <w:pStyle w:val="a9"/>
      </w:pPr>
      <w:r>
        <w:separator/>
      </w:r>
    </w:p>
  </w:footnote>
  <w:footnote w:type="continuationSeparator" w:id="0">
    <w:p w:rsidR="00095F7D" w:rsidRDefault="00095F7D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06F" w:rsidRDefault="0095106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06F" w:rsidRDefault="0095106F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06F" w:rsidRDefault="0095106F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С. А. Богомолов"/>
    <w:docVar w:name="boss_state" w:val="Руководитель испытательной лаборатории ООО &quot;ТрудЭксперт&quot;"/>
    <w:docVar w:name="ceh_info" w:val=" Административно-управленческий персонал"/>
    <w:docVar w:name="chek_unc_results" w:val="   "/>
    <w:docVar w:name="class" w:val="2"/>
    <w:docVar w:name="close_doc_flag" w:val="0"/>
    <w:docVar w:name="co_classes" w:val="   "/>
    <w:docVar w:name="codeok" w:val=" 21614 0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11.03.2022"/>
    <w:docVar w:name="D_prikaz" w:val="10.03.2022"/>
    <w:docVar w:name="dop_info" w:val="   "/>
    <w:docVar w:name="dop_src" w:val="- отсутствуют;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actor_guid" w:val="00971AB81FE44C288BBDFCF0EBBD79B6"/>
    <w:docVar w:name="fill_date" w:val="19.04.2022"/>
    <w:docVar w:name="footer_num" w:val="Протокол № 55192022О"/>
    <w:docVar w:name="form" w:val="4"/>
    <w:docVar w:name="hlp" w:val="3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519/2022/СОУТ"/>
    <w:docVar w:name="N_prikaz" w:val="49"/>
    <w:docVar w:name="num_doc" w:val="55192022О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2362375DE8724EFE9261285458B55E01@058-137-340-61"/>
    <w:docVar w:name="pers_snils" w:val="2362375DE8724EFE9261285458B55E01@058-137-340-61"/>
    <w:docVar w:name="query_date" w:val=" 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06CE2E8ED45E487C9F01E81044D4C252"/>
    <w:docVar w:name="rm_id" w:val="5"/>
    <w:docVar w:name="rm_name" w:val=" Заместитель директора по административно-хозяйственной части (Заместитель директора школы) "/>
    <w:docVar w:name="rm_number" w:val=" 5"/>
    <w:docVar w:name="si_err_main" w:val="6 %"/>
    <w:docVar w:name="si_guids" w:val="14E96A13CC5B49F4B548CD2A410F5257@33 7101@30.12.2021@29.12.2022~2E43919796AB4B578E237A573CA6E386@2798@20.10.2021@19.10.2022~AFD62AB6891F4024B182E6994B7A8113@77451237@20.10.2021@19.10.2022"/>
    <w:docVar w:name="si_guids_os" w:val="740106B077E44AE989BABD2DD1AAB250@143315@07.06.2021@06.06.2023"/>
    <w:docVar w:name="sign_date" w:val="19.04.2022"/>
    <w:docVar w:name="struct_info" w:val="    "/>
    <w:docVar w:name="template" w:val="osv_prg_sout.dot"/>
    <w:docVar w:name="test_date" w:val="   "/>
    <w:docVar w:name="timesmena" w:val="480"/>
    <w:docVar w:name="tools" w:val=" Не используются "/>
    <w:docVar w:name="unc_kut_flag" w:val="0"/>
    <w:docVar w:name="version" w:val="51"/>
    <w:docVar w:name="zona_name" w:val="Кабинет"/>
    <w:docVar w:name="zona_time" w:val="60"/>
  </w:docVars>
  <w:rsids>
    <w:rsidRoot w:val="00095F7D"/>
    <w:rsid w:val="0001272B"/>
    <w:rsid w:val="00025683"/>
    <w:rsid w:val="0004130D"/>
    <w:rsid w:val="00046815"/>
    <w:rsid w:val="0005566C"/>
    <w:rsid w:val="00057D8F"/>
    <w:rsid w:val="00060FA9"/>
    <w:rsid w:val="000624A8"/>
    <w:rsid w:val="00095F7D"/>
    <w:rsid w:val="000B5C5E"/>
    <w:rsid w:val="000D1F5B"/>
    <w:rsid w:val="000E0734"/>
    <w:rsid w:val="000F3C2A"/>
    <w:rsid w:val="00110025"/>
    <w:rsid w:val="001429B1"/>
    <w:rsid w:val="00147BC1"/>
    <w:rsid w:val="001607C8"/>
    <w:rsid w:val="001D4ED1"/>
    <w:rsid w:val="001F4D8D"/>
    <w:rsid w:val="00204478"/>
    <w:rsid w:val="00221F7C"/>
    <w:rsid w:val="00233EA8"/>
    <w:rsid w:val="00234932"/>
    <w:rsid w:val="00234955"/>
    <w:rsid w:val="00263520"/>
    <w:rsid w:val="002C5343"/>
    <w:rsid w:val="002E55C6"/>
    <w:rsid w:val="002E61D9"/>
    <w:rsid w:val="002F3569"/>
    <w:rsid w:val="00305B2F"/>
    <w:rsid w:val="00306613"/>
    <w:rsid w:val="00310FD0"/>
    <w:rsid w:val="00367816"/>
    <w:rsid w:val="003876C3"/>
    <w:rsid w:val="003C24DB"/>
    <w:rsid w:val="003D49E8"/>
    <w:rsid w:val="00402CAC"/>
    <w:rsid w:val="00416DB6"/>
    <w:rsid w:val="00444410"/>
    <w:rsid w:val="00476BD3"/>
    <w:rsid w:val="004A47AD"/>
    <w:rsid w:val="004B392A"/>
    <w:rsid w:val="004C4DB2"/>
    <w:rsid w:val="00515319"/>
    <w:rsid w:val="00563E94"/>
    <w:rsid w:val="00576095"/>
    <w:rsid w:val="005A3A36"/>
    <w:rsid w:val="005B466C"/>
    <w:rsid w:val="005B7FE8"/>
    <w:rsid w:val="005C0A9A"/>
    <w:rsid w:val="005D0B7D"/>
    <w:rsid w:val="005E714A"/>
    <w:rsid w:val="006037B2"/>
    <w:rsid w:val="0065329D"/>
    <w:rsid w:val="00673ED0"/>
    <w:rsid w:val="0069682B"/>
    <w:rsid w:val="006A5662"/>
    <w:rsid w:val="006B778B"/>
    <w:rsid w:val="006C28B3"/>
    <w:rsid w:val="007049EB"/>
    <w:rsid w:val="00710271"/>
    <w:rsid w:val="00717C9F"/>
    <w:rsid w:val="00754D38"/>
    <w:rsid w:val="0076042D"/>
    <w:rsid w:val="007D1852"/>
    <w:rsid w:val="007D2CEA"/>
    <w:rsid w:val="007F144E"/>
    <w:rsid w:val="008011E0"/>
    <w:rsid w:val="00816012"/>
    <w:rsid w:val="00883461"/>
    <w:rsid w:val="008A731A"/>
    <w:rsid w:val="008A7ED4"/>
    <w:rsid w:val="008D189D"/>
    <w:rsid w:val="008E2164"/>
    <w:rsid w:val="008E68DE"/>
    <w:rsid w:val="0090588D"/>
    <w:rsid w:val="00907373"/>
    <w:rsid w:val="00925D3E"/>
    <w:rsid w:val="0092778A"/>
    <w:rsid w:val="0095106F"/>
    <w:rsid w:val="00967790"/>
    <w:rsid w:val="00980EF4"/>
    <w:rsid w:val="0099251F"/>
    <w:rsid w:val="009E74B3"/>
    <w:rsid w:val="00A12349"/>
    <w:rsid w:val="00A91908"/>
    <w:rsid w:val="00AA4551"/>
    <w:rsid w:val="00AA46ED"/>
    <w:rsid w:val="00AA4DCC"/>
    <w:rsid w:val="00AB4DC0"/>
    <w:rsid w:val="00AD14A4"/>
    <w:rsid w:val="00AD7C32"/>
    <w:rsid w:val="00AF796F"/>
    <w:rsid w:val="00B077F7"/>
    <w:rsid w:val="00B17D8A"/>
    <w:rsid w:val="00B32378"/>
    <w:rsid w:val="00B42406"/>
    <w:rsid w:val="00B4467C"/>
    <w:rsid w:val="00BA5029"/>
    <w:rsid w:val="00BC2F3C"/>
    <w:rsid w:val="00C00D02"/>
    <w:rsid w:val="00C02721"/>
    <w:rsid w:val="00C251A2"/>
    <w:rsid w:val="00C75C88"/>
    <w:rsid w:val="00C95ECD"/>
    <w:rsid w:val="00CE3307"/>
    <w:rsid w:val="00D23A6B"/>
    <w:rsid w:val="00D379CF"/>
    <w:rsid w:val="00D654CD"/>
    <w:rsid w:val="00D76DF8"/>
    <w:rsid w:val="00D92CED"/>
    <w:rsid w:val="00DB5302"/>
    <w:rsid w:val="00DD6B1F"/>
    <w:rsid w:val="00DF2CDD"/>
    <w:rsid w:val="00DF7305"/>
    <w:rsid w:val="00E01FD7"/>
    <w:rsid w:val="00E124F4"/>
    <w:rsid w:val="00E36337"/>
    <w:rsid w:val="00EB72AD"/>
    <w:rsid w:val="00EC37A1"/>
    <w:rsid w:val="00EF3DC4"/>
    <w:rsid w:val="00EF3FB9"/>
    <w:rsid w:val="00F0244D"/>
    <w:rsid w:val="00F37F6C"/>
    <w:rsid w:val="00F76072"/>
    <w:rsid w:val="00FB001B"/>
    <w:rsid w:val="00FC0401"/>
    <w:rsid w:val="00FC3BB4"/>
    <w:rsid w:val="00FD2BA8"/>
    <w:rsid w:val="00FF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78CEBDB4-B0A0-444A-B192-C832B3B2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  <w:style w:type="character" w:styleId="af">
    <w:name w:val="Hyperlink"/>
    <w:rsid w:val="00EF3F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1</TotalTime>
  <Pages>4</Pages>
  <Words>1166</Words>
  <Characters>6649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7800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2022-04-18T06:38:00Z</dcterms:created>
  <dcterms:modified xsi:type="dcterms:W3CDTF">2022-04-18T08:35:00Z</dcterms:modified>
</cp:coreProperties>
</file>